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6075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Noel PATERDA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8E3553A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4495B0E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D36D86B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0C193A6B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3EE2E187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Cornwall, except ecclesiastical persons, the two fifteenths and two tenths granted to the King at the last Parliament.   (C.F.R. 1399-1405 p.285)</w:t>
      </w:r>
    </w:p>
    <w:p w14:paraId="20F2DCE6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01129C4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D7BFF3F" w14:textId="77777777" w:rsidR="000837A6" w:rsidRDefault="000837A6" w:rsidP="000837A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329FE9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2D80D" w14:textId="77777777" w:rsidR="000837A6" w:rsidRDefault="000837A6" w:rsidP="009139A6">
      <w:r>
        <w:separator/>
      </w:r>
    </w:p>
  </w:endnote>
  <w:endnote w:type="continuationSeparator" w:id="0">
    <w:p w14:paraId="76486ACB" w14:textId="77777777" w:rsidR="000837A6" w:rsidRDefault="000837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24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89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76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79F73" w14:textId="77777777" w:rsidR="000837A6" w:rsidRDefault="000837A6" w:rsidP="009139A6">
      <w:r>
        <w:separator/>
      </w:r>
    </w:p>
  </w:footnote>
  <w:footnote w:type="continuationSeparator" w:id="0">
    <w:p w14:paraId="5AB9D4D0" w14:textId="77777777" w:rsidR="000837A6" w:rsidRDefault="000837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158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89E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C9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7A6"/>
    <w:rsid w:val="000666E0"/>
    <w:rsid w:val="000837A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939D"/>
  <w15:chartTrackingRefBased/>
  <w15:docId w15:val="{AD93BED8-0A24-4338-A0FE-D30FEA72C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2021-08-01T19:11:00Z</dcterms:created>
  <dcterms:modified xsi:type="dcterms:W3CDTF">2021-08-01T19:11:00Z</dcterms:modified>
</cp:coreProperties>
</file>